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cb7598" w14:textId="3cb759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37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0503B">
      <w:pPr>
        <w:jc w:val="center"/>
        <w:rPr>
          <w:rFonts w:cs="Arial"/>
          <w:b/>
        </w:rPr>
      </w:pPr>
      <w:r w:rsidRPr="00B0503B">
        <w:rPr>
          <w:rFonts w:cs="Arial"/>
          <w:b/>
        </w:rPr>
        <w:t xml:space="preserve">SPORTS SPECTRE GROUP </w:t>
      </w:r>
      <w:proofErr w:type="spellStart"/>
      <w:r w:rsidRPr="00B0503B">
        <w:rPr>
          <w:rFonts w:cs="Arial"/>
          <w:b/>
        </w:rPr>
        <w:t>j.d.o.o</w:t>
      </w:r>
      <w:proofErr w:type="spellEnd"/>
      <w:r w:rsidRPr="00B0503B">
        <w:rPr>
          <w:rFonts w:cs="Arial"/>
          <w:b/>
        </w:rPr>
        <w:t xml:space="preserve">. Pula, </w:t>
      </w:r>
      <w:proofErr w:type="spellStart"/>
      <w:r w:rsidRPr="00B0503B">
        <w:rPr>
          <w:rFonts w:cs="Arial"/>
          <w:b/>
        </w:rPr>
        <w:t>Lussijeva</w:t>
      </w:r>
      <w:proofErr w:type="spellEnd"/>
      <w:r w:rsidRPr="00B0503B">
        <w:rPr>
          <w:rFonts w:cs="Arial"/>
          <w:b/>
        </w:rPr>
        <w:t xml:space="preserve"> ulica 3, OIB: 59591972229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EA6031">
        <w:rPr>
          <w:rFonts w:cs="Arial"/>
        </w:rPr>
        <w:t>9,</w:t>
      </w:r>
      <w:r w:rsidR="00B0503B">
        <w:rPr>
          <w:rFonts w:cs="Arial"/>
        </w:rPr>
        <w:t>20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6031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F375F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CF37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B0503B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EA6031">
        <w:rPr>
          <w:rFonts w:cs="Arial"/>
        </w:rPr>
        <w:t>siječnja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B0503B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EA6031">
        <w:rPr>
          <w:rFonts w:cs="Arial"/>
        </w:rPr>
        <w:t>siječnja</w:t>
      </w:r>
      <w:r w:rsidR="00087CCD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B0503B">
        <w:rPr>
          <w:rFonts w:cs="Arial"/>
        </w:rPr>
        <w:t>146.735,26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B0503B">
        <w:rPr>
          <w:rFonts w:cs="Arial"/>
        </w:rPr>
        <w:t>152.425,82</w:t>
      </w:r>
      <w:r w:rsidR="00EA00C0">
        <w:rPr>
          <w:rFonts w:cs="Arial"/>
        </w:rPr>
        <w:t xml:space="preserve"> kn.</w:t>
      </w:r>
    </w:p>
    <w:p w:rsidRPr="00CF375F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1967EA">
      <w:pPr>
        <w:ind w:right="-288"/>
        <w:jc w:val="both"/>
        <w:rPr>
          <w:rFonts w:cs="Arial"/>
        </w:rPr>
      </w:pPr>
      <w:r>
        <w:tab/>
      </w:r>
      <w:r w:rsidRPr="00BE62FB" w:rsidR="00CF375F">
        <w:rPr>
          <w:rFonts w:cs="Arial"/>
        </w:rPr>
        <w:t>Iz radnja koje je poduzeo sud nije utvrđeno da dužnik ima</w:t>
      </w:r>
      <w:r w:rsidR="00EA6031">
        <w:rPr>
          <w:rFonts w:cs="Arial"/>
        </w:rPr>
        <w:t xml:space="preserve"> </w:t>
      </w:r>
      <w:r w:rsidRPr="00BE62FB" w:rsidR="00CF375F">
        <w:rPr>
          <w:rFonts w:cs="Arial"/>
        </w:rPr>
        <w:t xml:space="preserve">imovine. 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3E6B54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CF375F" w:rsidP="00CF375F" w:rsidRDefault="00CF375F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0503B">
        <w:rPr>
          <w:rFonts w:cs="Arial"/>
        </w:rPr>
        <w:t>9:25</w:t>
      </w:r>
      <w:r w:rsidRPr="00BE62FB">
        <w:rPr>
          <w:rFonts w:cs="Arial"/>
        </w:rPr>
        <w:t xml:space="preserve"> sati.</w:t>
      </w: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CF375F" w:rsidRDefault="00CF375F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3E6B54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B0503B" w:rsidP="00B0503B" w:rsidRDefault="00B0503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29/2022-9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0503B">
      <w:rPr>
        <w:rFonts w:ascii="Arial" w:hAnsi="Arial" w:cs="Arial"/>
      </w:rPr>
      <w:t>29/2022-9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67028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E6B54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04C9"/>
    <w:rsid w:val="00A73FBB"/>
    <w:rsid w:val="00A830AE"/>
    <w:rsid w:val="00AB50C1"/>
    <w:rsid w:val="00AC33A7"/>
    <w:rsid w:val="00AC6A2A"/>
    <w:rsid w:val="00AE7D77"/>
    <w:rsid w:val="00B0503B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95494"/>
    <w:rsid w:val="00CA2767"/>
    <w:rsid w:val="00CD254E"/>
    <w:rsid w:val="00CD2568"/>
    <w:rsid w:val="00CF375F"/>
    <w:rsid w:val="00CF7611"/>
    <w:rsid w:val="00DD0F28"/>
    <w:rsid w:val="00DF0331"/>
    <w:rsid w:val="00E3781E"/>
    <w:rsid w:val="00E51C1E"/>
    <w:rsid w:val="00EA00C0"/>
    <w:rsid w:val="00EA6031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670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70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702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702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702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St-29/2022-9</izvorni_sadrzaj>
    <derivirana_varijabla naziv="DomainObject.Zapisnik.Oznaka_1">St-29/2022-9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siječnja 2022.</izvorni_sadrzaj>
    <derivirana_varijabla naziv="DomainObject.Predmet.DatumIzradeOptuznogAkta_1">31. siječnja 2022.</derivirana_varijabla>
  </DomainObject.Predmet.DatumIzradeOptuznogAkta>
  <DomainObject.Predmet.DatumIzradeOptuznogAktaFormated>
    <izvorni_sadrzaj>31.1.2022.</izvorni_sadrzaj>
    <derivirana_varijabla naziv="DomainObject.Predmet.DatumIzradeOptuznogAktaFormated_1">31.1.2022.</derivirana_varijabla>
  </DomainObject.Predmet.DatumIzradeOptuznogAktaFormated>
  <DomainObject.Predmet.DatumOsnivanja>
    <izvorni_sadrzaj>31. siječnja 2022.</izvorni_sadrzaj>
    <derivirana_varijabla naziv="DomainObject.Predmet.DatumOsnivanja_1">31.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siječnja 2022.</izvorni_sadrzaj>
    <derivirana_varijabla naziv="DomainObject.Predmet.DatumPrimitkaOptuznogAkta_1">31.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St-29/2022</izvorni_sadrzaj>
    <derivirana_varijabla naziv="DomainObject.Predmet.OznakaBroj_1">St-29/2022</derivirana_varijabla>
  </DomainObject.Predmet.OznakaBroj>
  <DomainObject.Predmet.OznakaBrojOptuznogAkta>
    <izvorni_sadrzaj>04-06-22-446</izvorni_sadrzaj>
    <derivirana_varijabla naziv="DomainObject.Predmet.OznakaBrojOptuznogAkta_1">04-06-22-446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 SPECTRE GROUP j.d.o.o. PULA zastupanog po punomoćniku Ilija Lubina; Nikola Delić</izvorni_sadrzaj>
    <derivirana_varijabla naziv="DomainObject.Predmet.ProtustrankaFormated_1">  SPORTS SPECTRE GROUP j.d.o.o. PULA zastupanog po punomoćniku Ilija Lubina; Nikola Delić</derivirana_varijabla>
  </DomainObject.Predmet.ProtustrankaFormated>
  <DomainObject.Predmet.ProtustrankaFormatedOIB>
    <izvorni_sadrzaj>  SPORTS SPECTRE GROUP j.d.o.o. PULA, OIB 59591972229 zastupanog po punomoćniku Ilija Lubina; Nikola Delić</izvorni_sadrzaj>
    <derivirana_varijabla naziv="DomainObject.Predmet.ProtustrankaFormatedOIB_1">  SPORTS SPECTRE GROUP j.d.o.o. PULA, OIB 59591972229 zastupanog po punomoćniku Ilija Lubina; Nikola Delić</derivirana_varijabla>
  </DomainObject.Predmet.ProtustrankaFormatedOIB>
  <DomainObject.Predmet.ProtustrankaFormatedWithAdress>
    <izvorni_sadrzaj> SPORTS SPECTRE GROUP j.d.o.o. PULA, Lussijeva ulica 3, 52100 Pula zastupanog po punomoćniku Ilija Lubina; Nikola Delić</izvorni_sadrzaj>
    <derivirana_varijabla naziv="DomainObject.Predmet.ProtustrankaFormatedWithAdress_1"> SPORTS SPECTRE GROUP j.d.o.o. PULA, Lussijeva ulica 3, 52100 Pula zastupanog po punomoćniku Ilija Lubina; Nikola Delić</derivirana_varijabla>
  </DomainObject.Predmet.ProtustrankaFormatedWithAdress>
  <DomainObject.Predmet.ProtustrankaFormatedWithAdressOIB>
    <izvorni_sadrzaj> SPORTS SPECTRE GROUP j.d.o.o. PULA, OIB 59591972229, Lussijeva ulica 3, 52100 Pula zastupanog po punomoćniku Ilija Lubina; Nikola Delić</izvorni_sadrzaj>
    <derivirana_varijabla naziv="DomainObject.Predmet.ProtustrankaFormatedWithAdressOIB_1"> SPORTS SPECTRE GROUP j.d.o.o. PULA, OIB 59591972229, Lussijeva ulica 3, 52100 Pula zastupanog po punomoćniku Ilija Lubina; Nikola Delić</derivirana_varijabla>
  </DomainObject.Predmet.ProtustrankaFormatedWithAdressOIB>
  <DomainObject.Predmet.ProtustrankaWithAdress>
    <izvorni_sadrzaj>SPORTS SPECTRE GROUP j.d.o.o. PULA Lussijeva ulica 3, 52100 Pula</izvorni_sadrzaj>
    <derivirana_varijabla naziv="DomainObject.Predmet.ProtustrankaWithAdress_1">SPORTS SPECTRE GROUP j.d.o.o. PULA Lussijeva ulica 3, 52100 Pula</derivirana_varijabla>
  </DomainObject.Predmet.ProtustrankaWithAdress>
  <DomainObject.Predmet.ProtustrankaWithAdressOIB>
    <izvorni_sadrzaj>SPORTS SPECTRE GROUP j.d.o.o. PULA, OIB 59591972229, Lussijeva ulica 3, 52100 Pula</izvorni_sadrzaj>
    <derivirana_varijabla naziv="DomainObject.Predmet.ProtustrankaWithAdressOIB_1">SPORTS SPECTRE GROUP j.d.o.o. PULA, OIB 59591972229, Lussijeva ulica 3, 52100 Pula</derivirana_varijabla>
  </DomainObject.Predmet.ProtustrankaWithAdressOIB>
  <DomainObject.Predmet.ProtustrankaNazivFormated>
    <izvorni_sadrzaj>SPORTS SPECTRE GROUP j.d.o.o. PULA</izvorni_sadrzaj>
    <derivirana_varijabla naziv="DomainObject.Predmet.ProtustrankaNazivFormated_1">SPORTS SPECTRE GROUP j.d.o.o. PULA</derivirana_varijabla>
  </DomainObject.Predmet.ProtustrankaNazivFormated>
  <DomainObject.Predmet.ProtustrankaNazivFormatedOIB>
    <izvorni_sadrzaj>SPORTS SPECTRE GROUP j.d.o.o. PULA, OIB 59591972229</izvorni_sadrzaj>
    <derivirana_varijabla naziv="DomainObject.Predmet.ProtustrankaNazivFormatedOIB_1">SPORTS SPECTRE GROUP j.d.o.o. PULA, OIB 59591972229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146735.26</izvorni_sadrzaj>
    <derivirana_varijabla naziv="DomainObject.Predmet.TrenutnaVrijednost_1">146735.26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SPORTS SPECTRE GROUP j.d.o.o. PULA zastupanog po punomoćniku Ilija Lubina; Nikola Delić</item>
    </izvorni_sadrzaj>
    <derivirana_varijabla naziv="DomainObject.Predmet.ProtuStrankaListFormated_1">
      <item>SPORTS SPECTRE GROUP j.d.o.o. PULA zastupanog po punomoćniku Ilija Lubina; Nikola Delić</item>
    </derivirana_varijabla>
  </DomainObject.Predmet.ProtuStrankaListFormated>
  <DomainObject.Predmet.ProtuStrankaListFormatedOIB>
    <izvorni_sadrzaj>
      <item>SPORTS SPECTRE GROUP j.d.o.o. PULA, OIB 59591972229 zastupanog po punomoćniku Ilija Lubina; Nikola Delić</item>
    </izvorni_sadrzaj>
    <derivirana_varijabla naziv="DomainObject.Predmet.ProtuStrankaListFormatedOIB_1">
      <item>SPORTS SPECTRE GROUP j.d.o.o. PULA, OIB 59591972229 zastupanog po punomoćniku Ilija Lubina; Nikola Delić</item>
    </derivirana_varijabla>
  </DomainObject.Predmet.ProtuStrankaListFormatedOIB>
  <DomainObject.Predmet.ProtuStrankaListFormatedWithAdress>
    <izvorni_sadrzaj>
      <item>SPORTS SPECTRE GROUP j.d.o.o. PULA, Lussijeva ulica 3, 52100 Pula zastupanog po punomoćniku Ilija Lubina; Nikola Delić</item>
    </izvorni_sadrzaj>
    <derivirana_varijabla naziv="DomainObject.Predmet.ProtuStrankaListFormatedWithAdress_1">
      <item>SPORTS SPECTRE GROUP j.d.o.o. PULA, Lussijeva ulica 3, 52100 Pula zastupanog po punomoćniku Ilija Lubina; Nikola Delić</item>
    </derivirana_varijabla>
  </DomainObject.Predmet.ProtuStrankaListFormatedWithAdress>
  <DomainObject.Predmet.ProtuStrankaListFormatedWithAdressOIB>
    <izvorni_sadrzaj>
      <item>SPORTS SPECTRE GROUP j.d.o.o. PULA, OIB 59591972229, Lussijeva ulica 3, 52100 Pula zastupanog po punomoćniku Ilija Lubina; Nikola Delić</item>
    </izvorni_sadrzaj>
    <derivirana_varijabla naziv="DomainObject.Predmet.ProtuStrankaListFormatedWithAdressOIB_1">
      <item>SPORTS SPECTRE GROUP j.d.o.o. PULA, OIB 59591972229, Lussijeva ulica 3, 52100 Pula zastupanog po punomoćniku Ilija Lubina; Nikola Delić</item>
    </derivirana_varijabla>
  </DomainObject.Predmet.ProtuStrankaListFormatedWithAdressOIB>
  <DomainObject.Predmet.ProtuStrankaListNazivFormated>
    <izvorni_sadrzaj>
      <item>SPORTS SPECTRE GROUP j.d.o.o. PULA</item>
    </izvorni_sadrzaj>
    <derivirana_varijabla naziv="DomainObject.Predmet.ProtuStrankaListNazivFormated_1">
      <item>SPORTS SPECTRE GROUP j.d.o.o. PULA</item>
    </derivirana_varijabla>
  </DomainObject.Predmet.ProtuStrankaListNazivFormated>
  <DomainObject.Predmet.ProtuStrankaListNazivFormatedOIB>
    <izvorni_sadrzaj>
      <item>SPORTS SPECTRE GROUP j.d.o.o. PULA, OIB 59591972229</item>
    </izvorni_sadrzaj>
    <derivirana_varijabla naziv="DomainObject.Predmet.ProtuStrankaListNazivFormatedOIB_1">
      <item>SPORTS SPECTRE GROUP j.d.o.o. PULA, OIB 59591972229</item>
    </derivirana_varijabla>
  </DomainObject.Predmet.ProtuStrankaListNazivFormatedOIB>
  <DomainObject.Predmet.OstaliListFormated>
    <izvorni_sadrzaj>
      <item>Ilija Lubina punomoćnik sudionika u postupku SPORTS SPECTRE GROUP j.d.o.o. PULA</item>
      <item>Nikola Delić punomoćnik sudionika u postupku SPORTS SPECTRE GROUP j.d.o.o. PULA</item>
    </izvorni_sadrzaj>
    <derivirana_varijabla naziv="DomainObject.Predmet.OstaliListFormated_1">
      <item>Ilija Lubina punomoćnik sudionika u postupku SPORTS SPECTRE GROUP j.d.o.o. PULA</item>
      <item>Nikola Delić punomoćnik sudionika u postupku SPORTS SPECTRE GROUP j.d.o.o. PULA</item>
    </derivirana_varijabla>
  </DomainObject.Predmet.OstaliListFormated>
  <DomainObject.Predmet.OstaliListFormatedOIB>
    <izvorni_sadrzaj>
      <item>Ilija Lubina, OIB 91363281182 punomoćnik sudionika u postupku SPORTS SPECTRE GROUP j.d.o.o. PULA</item>
      <item>Nikola Delić, OIB 58474163165 punomoćnik sudionika u postupku SPORTS SPECTRE GROUP j.d.o.o. PULA</item>
    </izvorni_sadrzaj>
    <derivirana_varijabla naziv="DomainObject.Predmet.OstaliListFormatedOIB_1">
      <item>Ilija Lubina, OIB 91363281182 punomoćnik sudionika u postupku SPORTS SPECTRE GROUP j.d.o.o. PULA</item>
      <item>Nikola Delić, OIB 58474163165 punomoćnik sudionika u postupku SPORTS SPECTRE GROUP j.d.o.o. PULA</item>
    </derivirana_varijabla>
  </DomainObject.Predmet.OstaliListFormatedOIB>
  <DomainObject.Predmet.OstaliListFormatedWithAdress>
    <izvorni_sadrzaj>
      <item>Ilija Lubina, Lussijeva Ulica 3, 52100 Pula punomoćnik sudionika u postupku SPORTS SPECTRE GROUP j.d.o.o. PULA</item>
      <item>Nikola Delić, Kranjčevićeva 16, 52100 Pula punomoćnik sudionika u postupku SPORTS SPECTRE GROUP j.d.o.o. PULA</item>
    </izvorni_sadrzaj>
    <derivirana_varijabla naziv="DomainObject.Predmet.OstaliListFormatedWithAdress_1">
      <item>Ilija Lubina, Lussijeva Ulica 3, 52100 Pula punomoćnik sudionika u postupku SPORTS SPECTRE GROUP j.d.o.o. PULA</item>
      <item>Nikola Delić, Kranjčevićeva 16, 52100 Pula punomoćnik sudionika u postupku SPORTS SPECTRE GROUP j.d.o.o. PULA</item>
    </derivirana_varijabla>
  </DomainObject.Predmet.OstaliListFormatedWithAdress>
  <DomainObject.Predmet.OstaliListFormatedWithAdressOIB>
    <izvorni_sadrzaj>
      <item>Ilija Lubina, OIB 91363281182, Lussijeva Ulica 3, 52100 Pula punomoćnik sudionika u postupku SPORTS SPECTRE GROUP j.d.o.o. PULA</item>
      <item>Nikola Delić, OIB 58474163165, Kranjčevićeva 16, 52100 Pula punomoćnik sudionika u postupku SPORTS SPECTRE GROUP j.d.o.o. PULA</item>
    </izvorni_sadrzaj>
    <derivirana_varijabla naziv="DomainObject.Predmet.OstaliListFormatedWithAdressOIB_1">
      <item>Ilija Lubina, OIB 91363281182, Lussijeva Ulica 3, 52100 Pula punomoćnik sudionika u postupku SPORTS SPECTRE GROUP j.d.o.o. PULA</item>
      <item>Nikola Delić, OIB 58474163165, Kranjčevićeva 16, 52100 Pula punomoćnik sudionika u postupku SPORTS SPECTRE GROUP j.d.o.o. PULA</item>
    </derivirana_varijabla>
  </DomainObject.Predmet.OstaliListFormatedWithAdressOIB>
  <DomainObject.Predmet.OstaliListNazivFormated>
    <izvorni_sadrzaj>
      <item>Ilija Lubina</item>
      <item>Nikola Delić</item>
    </izvorni_sadrzaj>
    <derivirana_varijabla naziv="DomainObject.Predmet.OstaliListNazivFormated_1">
      <item>Ilija Lubina</item>
      <item>Nikola Delić</item>
    </derivirana_varijabla>
  </DomainObject.Predmet.OstaliListNazivFormated>
  <DomainObject.Predmet.OstaliListNazivFormatedOIB>
    <izvorni_sadrzaj>
      <item>Ilija Lubina, OIB 91363281182</item>
      <item>Nikola Delić, OIB 58474163165</item>
    </izvorni_sadrzaj>
    <derivirana_varijabla naziv="DomainObject.Predmet.OstaliListNazivFormatedOIB_1">
      <item>Ilija Lubina, OIB 91363281182</item>
      <item>Nikola Delić, OIB 58474163165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St-29/2022-9</izvorni_sadrzaj>
    <derivirana_varijabla naziv="DomainObject.PoslovniBrojDokumenta_1">St-29/2022-9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SPORTS SPECTRE GROUP j.d.o.o. PULA</izvorni_sadrzaj>
    <derivirana_varijabla naziv="DomainObject.Predmet.ProtustrankaIDrugi_1">SPORTS SPECTRE GROUP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SPORTS SPECTRE GROUP j.d.o.o. PULA, OIB 59591972229, Lussijeva ulica 3, 52100 Pula</izvorni_sadrzaj>
    <derivirana_varijabla naziv="DomainObject.Predmet.ProtustrankaIDrugiAdressOIB_1">SPORTS SPECTRE GROUP j.d.o.o. PULA, OIB 59591972229, Lussijeva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 SPECTRE GROUP j.d.o.o. PULA</item>
      <item>Financijska agencija (FINA)</item>
      <item>Ilija Lubina</item>
      <item>Nikola Delić</item>
    </izvorni_sadrzaj>
    <derivirana_varijabla naziv="DomainObject.Predmet.SudioniciListNaziv_1">
      <item>SPORTS SPECTRE GROUP j.d.o.o. PULA</item>
      <item>Financijska agencija (FINA)</item>
      <item>Ilija Lubina</item>
      <item>Nikola Delić</item>
    </derivirana_varijabla>
  </DomainObject.Predmet.SudioniciListNaziv>
  <DomainObject.Predmet.SudioniciListAdressOIB>
    <izvorni_sadrzaj>
      <item>SPORTS SPECTRE GROUP j.d.o.o. PULA, OIB 59591972229, Lussijeva ulica 3,52100 Pula</item>
      <item>Financijska agencija (FINA), OIB 85821130368, Ulica grada Vukovara 70,10000 Zagreb</item>
      <item>Ilija Lubina, OIB 91363281182, Lussijeva Ulica 3,52100 Pula</item>
      <item>Nikola Delić, OIB 58474163165, Kranjčevićeva 16,52100 Pula</item>
    </izvorni_sadrzaj>
    <derivirana_varijabla naziv="DomainObject.Predmet.SudioniciListAdressOIB_1">
      <item>SPORTS SPECTRE GROUP j.d.o.o. PULA, OIB 59591972229, Lussijeva ulica 3,52100 Pula</item>
      <item>Financijska agencija (FINA), OIB 85821130368, Ulica grada Vukovara 70,10000 Zagreb</item>
      <item>Ilija Lubina, OIB 91363281182, Lussijeva Ulica 3,52100 Pula</item>
      <item>Nikola Delić, OIB 58474163165,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59591972229</item>
      <item>, OIB 85821130368</item>
      <item>, OIB 91363281182</item>
      <item>, OIB 58474163165</item>
    </izvorni_sadrzaj>
    <derivirana_varijabla naziv="DomainObject.Predmet.SudioniciListNazivOIB_1">
      <item>, OIB 59591972229</item>
      <item>, OIB 85821130368</item>
      <item>, OIB 91363281182</item>
      <item>, OIB 58474163165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2022.</izvorni_sadrzaj>
    <derivirana_varijabla naziv="DomainObject.Predmet.DatumPocetkaProcesa_1">31.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49AE5-4589-49A9-8C86-2300D439BF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1429</properties:Characters>
  <properties:Lines>50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2022-03-10T07:11:00Z</dcterms:created>
  <dc:creator>epincin</dc:creator>
  <cp:lastModifiedBy>Sanja Prodan</cp:lastModifiedBy>
  <cp:lastPrinted>2021-10-22T08:48:00Z</cp:lastPrinted>
  <dcterms:modified xmlns:xsi="http://www.w3.org/2001/XMLSchema-instance" xsi:type="dcterms:W3CDTF">2022-03-10T08:38:00Z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St-29/2022-9 / Zapisnik - Ročište radi rasprave o uvjetima za otvaranje steč. post. (St-29-2022-9 sports spectre group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